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84B" w:rsidRDefault="00CF584B" w:rsidP="00CF58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MELBURY</w:t>
      </w:r>
      <w:r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CF584B" w:rsidRDefault="00CF584B" w:rsidP="00CF58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584B" w:rsidRDefault="00CF584B" w:rsidP="00CF58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584B" w:rsidRDefault="00CF584B" w:rsidP="00CF58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William Weneford of Newton Abbot(q.v.).</w:t>
      </w:r>
    </w:p>
    <w:p w:rsidR="00CF584B" w:rsidRDefault="00CF584B" w:rsidP="00CF58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CF584B" w:rsidRDefault="00CF584B" w:rsidP="00CF58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584B" w:rsidRDefault="00CF584B" w:rsidP="00CF58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584B" w:rsidRDefault="00CF584B" w:rsidP="00CF58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CF584B" w:rsidP="00CF58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November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84B" w:rsidRDefault="00CF584B" w:rsidP="00564E3C">
      <w:pPr>
        <w:spacing w:after="0" w:line="240" w:lineRule="auto"/>
      </w:pPr>
      <w:r>
        <w:separator/>
      </w:r>
    </w:p>
  </w:endnote>
  <w:endnote w:type="continuationSeparator" w:id="0">
    <w:p w:rsidR="00CF584B" w:rsidRDefault="00CF584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F584B">
      <w:rPr>
        <w:rFonts w:ascii="Times New Roman" w:hAnsi="Times New Roman" w:cs="Times New Roman"/>
        <w:noProof/>
        <w:sz w:val="24"/>
        <w:szCs w:val="24"/>
      </w:rPr>
      <w:t>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84B" w:rsidRDefault="00CF584B" w:rsidP="00564E3C">
      <w:pPr>
        <w:spacing w:after="0" w:line="240" w:lineRule="auto"/>
      </w:pPr>
      <w:r>
        <w:separator/>
      </w:r>
    </w:p>
  </w:footnote>
  <w:footnote w:type="continuationSeparator" w:id="0">
    <w:p w:rsidR="00CF584B" w:rsidRDefault="00CF584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84B"/>
    <w:rsid w:val="00372DC6"/>
    <w:rsid w:val="00564E3C"/>
    <w:rsid w:val="0064591D"/>
    <w:rsid w:val="00CF584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DF005A-9DFB-45F2-BF0E-C5DA3B654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F58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2016-01-04T20:24:00Z</dcterms:created>
  <dcterms:modified xsi:type="dcterms:W3CDTF">2016-01-04T20:25:00Z</dcterms:modified>
</cp:coreProperties>
</file>